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99478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99478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9947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9947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9947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9947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9947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4C6B30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994788">
        <w:rPr>
          <w:b w:val="0"/>
        </w:rPr>
        <w:t xml:space="preserve"> 37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994788" w:rsidP="00232C8F">
            <w:r>
              <w:t>Рабочий по комплексному обслуживанию и ремонту здания, 3 разряд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994788" w:rsidP="00232C8F">
            <w:r>
              <w:t>17544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994788" w:rsidRPr="00994788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994788" w:rsidRPr="00994788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994788" w:rsidRPr="00994788">
        <w:rPr>
          <w:u w:val="single"/>
        </w:rPr>
        <w:t xml:space="preserve">   Раздел: "Профессии рабочих, общие для всех отраслей народного хозяйства".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994788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994788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994788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994788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994788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994788" w:rsidP="0098630F">
            <w:pPr>
              <w:jc w:val="center"/>
            </w:pPr>
            <w:r>
              <w:t>181-683-925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4C6B30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4C6B30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994788" w:rsidRPr="00994788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994788" w:rsidRPr="00994788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4C6B30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14FB3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14FB3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14FB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14FB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714FB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714FB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C6B3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C6B3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C6B3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C6B3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C6B3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C6B3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C6B3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C6B3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4C6B30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714FB3" w:rsidRPr="00714FB3">
        <w:rPr>
          <w:i/>
          <w:u w:val="single"/>
        </w:rPr>
        <w:t>1. Рекомендации по улучшению условий труда: не требуются</w:t>
      </w:r>
      <w:r w:rsidR="00714FB3" w:rsidRPr="00714FB3">
        <w:rPr>
          <w:i/>
          <w:u w:val="single"/>
        </w:rPr>
        <w:br/>
        <w:t xml:space="preserve"> 2. Рекомендации по подбору работников: возможность применения труда женщин - нет (пост. Правительства РФ от 25 февраля 2000 г. N 162, п. 1); возможность применения труда лиц до 18 лет - нет (ТК РФ, статья 94).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005DFD" w:rsidRPr="00005DFD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94788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94788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99478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9947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94788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94788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9947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99478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94788" w:rsidRPr="00994788" w:rsidTr="009947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</w:tr>
      <w:tr w:rsidR="00994788" w:rsidRPr="00994788" w:rsidTr="009947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(дата)</w:t>
            </w:r>
          </w:p>
        </w:tc>
      </w:tr>
      <w:tr w:rsidR="00994788" w:rsidRPr="00994788" w:rsidTr="009947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</w:tr>
      <w:tr w:rsidR="00994788" w:rsidRPr="00994788" w:rsidTr="009947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(дата)</w:t>
            </w:r>
          </w:p>
        </w:tc>
      </w:tr>
      <w:tr w:rsidR="00994788" w:rsidRPr="00994788" w:rsidTr="009947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4788" w:rsidRPr="00994788" w:rsidRDefault="00994788" w:rsidP="004E51DC">
            <w:pPr>
              <w:pStyle w:val="a8"/>
            </w:pPr>
          </w:p>
        </w:tc>
      </w:tr>
      <w:tr w:rsidR="00994788" w:rsidRPr="00994788" w:rsidTr="009947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4788" w:rsidRPr="00994788" w:rsidRDefault="00994788" w:rsidP="004E51DC">
            <w:pPr>
              <w:pStyle w:val="a8"/>
              <w:rPr>
                <w:vertAlign w:val="superscript"/>
              </w:rPr>
            </w:pPr>
            <w:r w:rsidRPr="00994788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14FB3" w:rsidTr="00714FB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14FB3" w:rsidRDefault="00714FB3" w:rsidP="003C5C39">
            <w:pPr>
              <w:pStyle w:val="a8"/>
            </w:pPr>
            <w:r w:rsidRPr="00714FB3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14FB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14FB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14FB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14FB3" w:rsidRDefault="00714FB3" w:rsidP="003C5C39">
            <w:pPr>
              <w:pStyle w:val="a8"/>
            </w:pPr>
            <w:r w:rsidRPr="00714FB3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14FB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14FB3" w:rsidRDefault="00005DFD" w:rsidP="003C5C39">
            <w:pPr>
              <w:pStyle w:val="a8"/>
            </w:pPr>
            <w:r>
              <w:t>26.11.2020</w:t>
            </w:r>
          </w:p>
        </w:tc>
      </w:tr>
      <w:tr w:rsidR="00EF07A3" w:rsidRPr="00714FB3" w:rsidTr="00714FB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714FB3" w:rsidRDefault="00714FB3" w:rsidP="003C5C39">
            <w:pPr>
              <w:pStyle w:val="a8"/>
              <w:rPr>
                <w:b/>
                <w:vertAlign w:val="superscript"/>
              </w:rPr>
            </w:pPr>
            <w:r w:rsidRPr="00714F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714FB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714FB3" w:rsidRDefault="00714FB3" w:rsidP="00EF07A3">
            <w:pPr>
              <w:pStyle w:val="a8"/>
              <w:rPr>
                <w:b/>
                <w:vertAlign w:val="superscript"/>
              </w:rPr>
            </w:pPr>
            <w:r w:rsidRPr="00714F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714FB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714FB3" w:rsidRDefault="00714FB3" w:rsidP="00EF07A3">
            <w:pPr>
              <w:pStyle w:val="a8"/>
              <w:rPr>
                <w:b/>
                <w:vertAlign w:val="superscript"/>
              </w:rPr>
            </w:pPr>
            <w:r w:rsidRPr="00714FB3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714FB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714FB3" w:rsidRDefault="00714FB3" w:rsidP="00EF07A3">
            <w:pPr>
              <w:pStyle w:val="a8"/>
              <w:rPr>
                <w:vertAlign w:val="superscript"/>
              </w:rPr>
            </w:pPr>
            <w:r w:rsidRPr="00714FB3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9947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94788" w:rsidP="004E51DC">
            <w:pPr>
              <w:pStyle w:val="a8"/>
            </w:pPr>
            <w:r>
              <w:t>Петухов Владимир Викторович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99478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30" w:rsidRDefault="004C6B30" w:rsidP="0076042D">
      <w:pPr>
        <w:pStyle w:val="a9"/>
      </w:pPr>
      <w:r>
        <w:separator/>
      </w:r>
    </w:p>
  </w:endnote>
  <w:endnote w:type="continuationSeparator" w:id="0">
    <w:p w:rsidR="004C6B30" w:rsidRDefault="004C6B3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99478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37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05DFD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05DFD" w:rsidRPr="00005DFD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30" w:rsidRDefault="004C6B30" w:rsidP="0076042D">
      <w:pPr>
        <w:pStyle w:val="a9"/>
      </w:pPr>
      <w:r>
        <w:separator/>
      </w:r>
    </w:p>
  </w:footnote>
  <w:footnote w:type="continuationSeparator" w:id="0">
    <w:p w:rsidR="004C6B30" w:rsidRDefault="004C6B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Обслуживающ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1754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Раздел: &quot;Профессии рабочих, общие для всех отраслей народного хозяйства&quot;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37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37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D7B0E53457F84BD0886D1FDA214E642C"/>
    <w:docVar w:name="rm_id" w:val="37"/>
    <w:docVar w:name="rm_name" w:val="                                          "/>
    <w:docVar w:name="rm_number" w:val=" 37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нет (пост. Правительства РФ от 25 февраля 2000 г. N 162, п. 1); возможность применения труда лиц до 18 лет - нет (ТК РФ, статья 9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нет (пост. Правительства РФ от 25 февраля 2000 г. N 162, п. 1); возможность применения труда лиц до 18 лет - нет (ТК РФ, статья 94)"/>
    <w:docVar w:name="version" w:val="51"/>
  </w:docVars>
  <w:rsids>
    <w:rsidRoot w:val="004C6B30"/>
    <w:rsid w:val="000024F1"/>
    <w:rsid w:val="00005DFD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B00F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C6B30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4FB3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94788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C8E1FB5-B3C9-4AD8-A230-629EBD01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2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2020-11-20T08:57:00Z</dcterms:created>
  <dcterms:modified xsi:type="dcterms:W3CDTF">2020-11-27T04:52:00Z</dcterms:modified>
</cp:coreProperties>
</file>